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Islington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Islington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Islington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Islington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Islington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Islington North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7.4%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77.2% </w:t>
      </w:r>
      <w:r w:rsidRPr="004747BF">
        <w:rPr>
          <w:rFonts w:ascii="Libre Franklin Light" w:eastAsia="Times New Roman" w:hAnsi="Libre Franklin Light" w:cs="Calibri Light"/>
        </w:rPr>
        <w:t xml:space="preserve">of those respondents classified as PGSI 8+ in Islington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Islington North is estimated to be </w:t>
      </w:r>
      <w:r w:rsidRPr="00773DF7">
        <w:rPr>
          <w:rFonts w:ascii="Libre Franklin Light" w:eastAsia="Times New Roman" w:hAnsi="Libre Franklin Light" w:cs="Calibri Light"/>
          <w:b/>
          <w:bCs/>
          <w:color w:val="C45911" w:themeColor="accent2" w:themeShade="BF"/>
        </w:rPr>
        <w:t xml:space="preserve">£5,062,502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Islington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Islington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Islington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Islington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7.4%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ingt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Islington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ingt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Islington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Islington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77.2%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ingt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Islington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47.4%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Islington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Islington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Islington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Islington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Islington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£5,062,502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Islington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£82,460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£1,705,316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£122,163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£34,358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£62,990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£3,055,215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£5,062,502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Islington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Islington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73.7%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Islington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Islington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Islington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Islington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Islington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Islington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55EEDEC-045E-4A86-A62F-75BF6A9A487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